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Baldwin BARBOUR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WARDE)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(fl.1429)</w:t>
      </w:r>
    </w:p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Apprentice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Janinus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Barbour(q.v.).   (“Exeter Freemen” p.47)</w:t>
      </w:r>
    </w:p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Jun.1429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Freeman,   </w:t>
      </w:r>
      <w:proofErr w:type="gramEnd"/>
      <w:r>
        <w:rPr>
          <w:rFonts w:ascii="Times New Roman" w:hAnsi="Times New Roman" w:cs="Times New Roman"/>
          <w:sz w:val="24"/>
          <w:szCs w:val="24"/>
        </w:rPr>
        <w:t>(ibid.)</w:t>
      </w:r>
    </w:p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</w:p>
    <w:p w:rsidR="00F8157E" w:rsidRPr="00F8157E" w:rsidRDefault="00F8157E" w:rsidP="00F8157E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8157E" w:rsidRPr="00F815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57E" w:rsidRDefault="00F8157E" w:rsidP="00564E3C">
      <w:pPr>
        <w:spacing w:after="0" w:line="240" w:lineRule="auto"/>
      </w:pPr>
      <w:r>
        <w:separator/>
      </w:r>
    </w:p>
  </w:endnote>
  <w:endnote w:type="continuationSeparator" w:id="0">
    <w:p w:rsidR="00F8157E" w:rsidRDefault="00F8157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8157E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57E" w:rsidRDefault="00F8157E" w:rsidP="00564E3C">
      <w:pPr>
        <w:spacing w:after="0" w:line="240" w:lineRule="auto"/>
      </w:pPr>
      <w:r>
        <w:separator/>
      </w:r>
    </w:p>
  </w:footnote>
  <w:footnote w:type="continuationSeparator" w:id="0">
    <w:p w:rsidR="00F8157E" w:rsidRDefault="00F8157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7E"/>
    <w:rsid w:val="00372DC6"/>
    <w:rsid w:val="00564E3C"/>
    <w:rsid w:val="0064591D"/>
    <w:rsid w:val="00DD5B8A"/>
    <w:rsid w:val="00EB41B8"/>
    <w:rsid w:val="00F14DE1"/>
    <w:rsid w:val="00F8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036B6"/>
  <w15:chartTrackingRefBased/>
  <w15:docId w15:val="{994F48FE-E03E-48F9-8272-5EE3AE591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2015-12-11T21:18:00Z</dcterms:created>
  <dcterms:modified xsi:type="dcterms:W3CDTF">2015-12-11T21:23:00Z</dcterms:modified>
</cp:coreProperties>
</file>